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5F" w:rsidRPr="00DF38BD" w:rsidRDefault="00DF38BD" w:rsidP="0048327A">
      <w:pPr>
        <w:pStyle w:val="Heading1"/>
        <w:jc w:val="center"/>
        <w:rPr>
          <w:color w:val="auto"/>
        </w:rPr>
      </w:pPr>
      <w:bookmarkStart w:id="0" w:name="_GoBack"/>
      <w:bookmarkEnd w:id="0"/>
      <w:r w:rsidRPr="00DF38BD">
        <w:rPr>
          <w:color w:val="auto"/>
        </w:rPr>
        <w:t xml:space="preserve">MEDICATION </w:t>
      </w:r>
      <w:r w:rsidR="0053299B">
        <w:rPr>
          <w:color w:val="auto"/>
        </w:rPr>
        <w:t>FOR POSTAL/COURIER</w:t>
      </w:r>
      <w:r w:rsidRPr="00DF38BD">
        <w:rPr>
          <w:color w:val="auto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1"/>
        <w:gridCol w:w="5093"/>
      </w:tblGrid>
      <w:tr w:rsidR="00DF38BD" w:rsidTr="0053299B">
        <w:tc>
          <w:tcPr>
            <w:tcW w:w="1521" w:type="dxa"/>
          </w:tcPr>
          <w:p w:rsidR="00DF38BD" w:rsidRDefault="00DF38BD" w:rsidP="0029588A">
            <w:r>
              <w:t>Name:</w:t>
            </w:r>
          </w:p>
        </w:tc>
        <w:tc>
          <w:tcPr>
            <w:tcW w:w="5093" w:type="dxa"/>
          </w:tcPr>
          <w:p w:rsidR="00DF38BD" w:rsidRDefault="00DF38BD" w:rsidP="0029588A"/>
          <w:p w:rsidR="0053299B" w:rsidRDefault="0053299B" w:rsidP="0029588A"/>
          <w:p w:rsidR="00DF38BD" w:rsidRDefault="00DF38BD" w:rsidP="0029588A"/>
          <w:p w:rsidR="0053299B" w:rsidRDefault="0053299B" w:rsidP="0029588A"/>
        </w:tc>
      </w:tr>
      <w:tr w:rsidR="00DF38BD" w:rsidTr="0053299B">
        <w:tc>
          <w:tcPr>
            <w:tcW w:w="1521" w:type="dxa"/>
          </w:tcPr>
          <w:p w:rsidR="00DF38BD" w:rsidRDefault="00DF38BD" w:rsidP="0029588A">
            <w:r>
              <w:t>Hospital Number:</w:t>
            </w:r>
          </w:p>
        </w:tc>
        <w:tc>
          <w:tcPr>
            <w:tcW w:w="5093" w:type="dxa"/>
          </w:tcPr>
          <w:p w:rsidR="00DF38BD" w:rsidRDefault="00DF38BD" w:rsidP="0029588A"/>
          <w:p w:rsidR="0053299B" w:rsidRDefault="0053299B" w:rsidP="0029588A"/>
          <w:p w:rsidR="0053299B" w:rsidRDefault="0053299B" w:rsidP="0029588A"/>
          <w:p w:rsidR="00DF38BD" w:rsidRDefault="00DF38BD" w:rsidP="0029588A"/>
        </w:tc>
      </w:tr>
      <w:tr w:rsidR="00F633C0" w:rsidTr="0053299B">
        <w:tc>
          <w:tcPr>
            <w:tcW w:w="1521" w:type="dxa"/>
          </w:tcPr>
          <w:p w:rsidR="00F633C0" w:rsidRDefault="00F633C0" w:rsidP="0029588A">
            <w:r>
              <w:t>Contact number</w:t>
            </w:r>
          </w:p>
        </w:tc>
        <w:tc>
          <w:tcPr>
            <w:tcW w:w="5093" w:type="dxa"/>
          </w:tcPr>
          <w:p w:rsidR="00F633C0" w:rsidRDefault="00F633C0" w:rsidP="0029588A"/>
          <w:p w:rsidR="0053299B" w:rsidRDefault="0053299B" w:rsidP="0029588A"/>
          <w:p w:rsidR="0053299B" w:rsidRDefault="0053299B" w:rsidP="0029588A"/>
          <w:p w:rsidR="00F633C0" w:rsidRDefault="00F633C0" w:rsidP="0029588A"/>
        </w:tc>
      </w:tr>
      <w:tr w:rsidR="00DF38BD" w:rsidTr="0053299B">
        <w:tc>
          <w:tcPr>
            <w:tcW w:w="1521" w:type="dxa"/>
          </w:tcPr>
          <w:p w:rsidR="00DF38BD" w:rsidRDefault="00DF38BD" w:rsidP="0029588A">
            <w:r>
              <w:t>Address</w:t>
            </w:r>
          </w:p>
        </w:tc>
        <w:tc>
          <w:tcPr>
            <w:tcW w:w="5093" w:type="dxa"/>
          </w:tcPr>
          <w:p w:rsidR="00DF38BD" w:rsidRDefault="00DF38BD" w:rsidP="0029588A"/>
          <w:p w:rsidR="00DF38BD" w:rsidRDefault="00DF38BD" w:rsidP="0029588A"/>
          <w:p w:rsidR="00DF38BD" w:rsidRDefault="00DF38BD" w:rsidP="0029588A"/>
          <w:p w:rsidR="00DF38BD" w:rsidRDefault="00DF38BD" w:rsidP="0029588A"/>
          <w:p w:rsidR="00DF38BD" w:rsidRDefault="00DF38BD" w:rsidP="0029588A"/>
        </w:tc>
      </w:tr>
      <w:tr w:rsidR="0048327A" w:rsidTr="0053299B">
        <w:tc>
          <w:tcPr>
            <w:tcW w:w="1521" w:type="dxa"/>
          </w:tcPr>
          <w:p w:rsidR="0048327A" w:rsidRDefault="0048327A" w:rsidP="0029588A">
            <w:r>
              <w:t>Medication needed urgently?</w:t>
            </w:r>
          </w:p>
        </w:tc>
        <w:tc>
          <w:tcPr>
            <w:tcW w:w="5093" w:type="dxa"/>
          </w:tcPr>
          <w:p w:rsidR="0048327A" w:rsidRPr="0048327A" w:rsidRDefault="0048327A" w:rsidP="0048327A">
            <w:pPr>
              <w:jc w:val="center"/>
              <w:rPr>
                <w:b/>
                <w:sz w:val="52"/>
                <w:szCs w:val="52"/>
              </w:rPr>
            </w:pPr>
            <w:r w:rsidRPr="0048327A">
              <w:rPr>
                <w:b/>
                <w:sz w:val="52"/>
                <w:szCs w:val="52"/>
              </w:rPr>
              <w:t>YES</w:t>
            </w:r>
            <w:r w:rsidRPr="0048327A">
              <w:rPr>
                <w:b/>
                <w:sz w:val="52"/>
                <w:szCs w:val="52"/>
              </w:rPr>
              <w:tab/>
              <w:t>NO</w:t>
            </w:r>
          </w:p>
        </w:tc>
      </w:tr>
    </w:tbl>
    <w:p w:rsidR="00E919D7" w:rsidRDefault="00E919D7" w:rsidP="0029588A">
      <w:r>
        <w:t>For pharmacy use only:</w:t>
      </w:r>
    </w:p>
    <w:p w:rsidR="004E66F1" w:rsidRDefault="004E66F1" w:rsidP="0029588A">
      <w:pPr>
        <w:rPr>
          <w:b/>
          <w:sz w:val="44"/>
          <w:szCs w:val="44"/>
        </w:rPr>
      </w:pPr>
      <w:r>
        <w:t>Item to go via:</w:t>
      </w:r>
      <w:r>
        <w:tab/>
      </w:r>
      <w:r>
        <w:rPr>
          <w:b/>
          <w:sz w:val="44"/>
          <w:szCs w:val="44"/>
        </w:rPr>
        <w:t>courier / special delivery</w:t>
      </w:r>
    </w:p>
    <w:p w:rsidR="004E66F1" w:rsidRDefault="004E66F1" w:rsidP="0029588A">
      <w:pPr>
        <w:rPr>
          <w:b/>
        </w:rPr>
      </w:pPr>
      <w:r>
        <w:rPr>
          <w:b/>
        </w:rPr>
        <w:t>Tracking number: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4"/>
      </w:tblGrid>
      <w:tr w:rsidR="004E66F1" w:rsidTr="0048327A">
        <w:tc>
          <w:tcPr>
            <w:tcW w:w="6594" w:type="dxa"/>
          </w:tcPr>
          <w:p w:rsidR="004E66F1" w:rsidRDefault="004E66F1" w:rsidP="0029588A">
            <w:pPr>
              <w:rPr>
                <w:b/>
              </w:rPr>
            </w:pPr>
          </w:p>
          <w:p w:rsidR="004E66F1" w:rsidRDefault="004E66F1" w:rsidP="0029588A">
            <w:pPr>
              <w:rPr>
                <w:b/>
              </w:rPr>
            </w:pPr>
          </w:p>
        </w:tc>
      </w:tr>
    </w:tbl>
    <w:p w:rsidR="0053299B" w:rsidRPr="00DF38BD" w:rsidRDefault="0053299B" w:rsidP="0053299B">
      <w:pPr>
        <w:pStyle w:val="Heading1"/>
        <w:jc w:val="center"/>
        <w:rPr>
          <w:color w:val="auto"/>
        </w:rPr>
      </w:pPr>
      <w:r w:rsidRPr="00DF38BD">
        <w:rPr>
          <w:color w:val="auto"/>
        </w:rPr>
        <w:lastRenderedPageBreak/>
        <w:t xml:space="preserve">MEDICATION </w:t>
      </w:r>
      <w:r>
        <w:rPr>
          <w:color w:val="auto"/>
        </w:rPr>
        <w:t>FOR POSTAL/COURIER</w:t>
      </w:r>
      <w:r w:rsidRPr="00DF38BD">
        <w:rPr>
          <w:color w:val="auto"/>
        </w:rPr>
        <w:t xml:space="preserve"> 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3"/>
        <w:gridCol w:w="5061"/>
      </w:tblGrid>
      <w:tr w:rsidR="0048327A" w:rsidTr="0053299B">
        <w:tc>
          <w:tcPr>
            <w:tcW w:w="1553" w:type="dxa"/>
          </w:tcPr>
          <w:p w:rsidR="0048327A" w:rsidRDefault="0048327A" w:rsidP="00BD0F01">
            <w:r>
              <w:t>Name:</w:t>
            </w:r>
          </w:p>
        </w:tc>
        <w:tc>
          <w:tcPr>
            <w:tcW w:w="5061" w:type="dxa"/>
          </w:tcPr>
          <w:p w:rsidR="0048327A" w:rsidRDefault="0048327A" w:rsidP="00BD0F01"/>
          <w:p w:rsidR="0053299B" w:rsidRDefault="0053299B" w:rsidP="00BD0F01"/>
          <w:p w:rsidR="0053299B" w:rsidRDefault="0053299B" w:rsidP="00BD0F01"/>
          <w:p w:rsidR="0048327A" w:rsidRDefault="0048327A" w:rsidP="00BD0F01"/>
        </w:tc>
      </w:tr>
      <w:tr w:rsidR="0048327A" w:rsidTr="0053299B">
        <w:tc>
          <w:tcPr>
            <w:tcW w:w="1553" w:type="dxa"/>
          </w:tcPr>
          <w:p w:rsidR="0048327A" w:rsidRDefault="0048327A" w:rsidP="00BD0F01">
            <w:r>
              <w:t>Hospital Number:</w:t>
            </w:r>
          </w:p>
        </w:tc>
        <w:tc>
          <w:tcPr>
            <w:tcW w:w="5061" w:type="dxa"/>
          </w:tcPr>
          <w:p w:rsidR="0048327A" w:rsidRDefault="0048327A" w:rsidP="00BD0F01"/>
          <w:p w:rsidR="0053299B" w:rsidRDefault="0053299B" w:rsidP="00BD0F01"/>
          <w:p w:rsidR="0053299B" w:rsidRDefault="0053299B" w:rsidP="00BD0F01"/>
          <w:p w:rsidR="0048327A" w:rsidRDefault="0048327A" w:rsidP="00BD0F01"/>
        </w:tc>
      </w:tr>
      <w:tr w:rsidR="0048327A" w:rsidTr="0053299B">
        <w:tc>
          <w:tcPr>
            <w:tcW w:w="1553" w:type="dxa"/>
          </w:tcPr>
          <w:p w:rsidR="0048327A" w:rsidRDefault="0048327A" w:rsidP="00BD0F01">
            <w:r>
              <w:t>Contact number</w:t>
            </w:r>
          </w:p>
        </w:tc>
        <w:tc>
          <w:tcPr>
            <w:tcW w:w="5061" w:type="dxa"/>
          </w:tcPr>
          <w:p w:rsidR="0048327A" w:rsidRDefault="0048327A" w:rsidP="00BD0F01"/>
          <w:p w:rsidR="0053299B" w:rsidRDefault="0053299B" w:rsidP="00BD0F01"/>
          <w:p w:rsidR="0053299B" w:rsidRDefault="0053299B" w:rsidP="00BD0F01"/>
          <w:p w:rsidR="0048327A" w:rsidRDefault="0048327A" w:rsidP="00BD0F01"/>
        </w:tc>
      </w:tr>
      <w:tr w:rsidR="0048327A" w:rsidTr="0053299B">
        <w:tc>
          <w:tcPr>
            <w:tcW w:w="1553" w:type="dxa"/>
          </w:tcPr>
          <w:p w:rsidR="0048327A" w:rsidRDefault="0048327A" w:rsidP="00BD0F01">
            <w:r>
              <w:t>Address</w:t>
            </w:r>
          </w:p>
        </w:tc>
        <w:tc>
          <w:tcPr>
            <w:tcW w:w="5061" w:type="dxa"/>
          </w:tcPr>
          <w:p w:rsidR="0048327A" w:rsidRDefault="0048327A" w:rsidP="00BD0F01"/>
          <w:p w:rsidR="0048327A" w:rsidRDefault="0048327A" w:rsidP="00BD0F01"/>
          <w:p w:rsidR="0048327A" w:rsidRDefault="0048327A" w:rsidP="00BD0F01"/>
          <w:p w:rsidR="0048327A" w:rsidRDefault="0048327A" w:rsidP="00BD0F01"/>
          <w:p w:rsidR="0048327A" w:rsidRDefault="0048327A" w:rsidP="00BD0F01"/>
        </w:tc>
      </w:tr>
      <w:tr w:rsidR="0048327A" w:rsidTr="0053299B">
        <w:tc>
          <w:tcPr>
            <w:tcW w:w="1553" w:type="dxa"/>
          </w:tcPr>
          <w:p w:rsidR="0048327A" w:rsidRDefault="0048327A" w:rsidP="00BD0F01">
            <w:r>
              <w:t>Medication needed urgently?</w:t>
            </w:r>
          </w:p>
        </w:tc>
        <w:tc>
          <w:tcPr>
            <w:tcW w:w="5061" w:type="dxa"/>
          </w:tcPr>
          <w:p w:rsidR="0048327A" w:rsidRPr="0048327A" w:rsidRDefault="0048327A" w:rsidP="00BD0F01">
            <w:pPr>
              <w:jc w:val="center"/>
              <w:rPr>
                <w:b/>
                <w:sz w:val="52"/>
                <w:szCs w:val="52"/>
              </w:rPr>
            </w:pPr>
            <w:r w:rsidRPr="0048327A">
              <w:rPr>
                <w:b/>
                <w:sz w:val="52"/>
                <w:szCs w:val="52"/>
              </w:rPr>
              <w:t>YES</w:t>
            </w:r>
            <w:r w:rsidRPr="0048327A">
              <w:rPr>
                <w:b/>
                <w:sz w:val="52"/>
                <w:szCs w:val="52"/>
              </w:rPr>
              <w:tab/>
              <w:t>NO</w:t>
            </w:r>
          </w:p>
        </w:tc>
      </w:tr>
    </w:tbl>
    <w:p w:rsidR="0048327A" w:rsidRDefault="0048327A" w:rsidP="0048327A">
      <w:r>
        <w:t>For pharmacy use only:</w:t>
      </w:r>
    </w:p>
    <w:p w:rsidR="0048327A" w:rsidRDefault="0048327A" w:rsidP="0048327A">
      <w:pPr>
        <w:rPr>
          <w:b/>
          <w:sz w:val="44"/>
          <w:szCs w:val="44"/>
        </w:rPr>
      </w:pPr>
      <w:r>
        <w:t>Item to go via:</w:t>
      </w:r>
      <w:r>
        <w:tab/>
      </w:r>
      <w:r>
        <w:rPr>
          <w:b/>
          <w:sz w:val="44"/>
          <w:szCs w:val="44"/>
        </w:rPr>
        <w:t>courier / special delivery</w:t>
      </w:r>
    </w:p>
    <w:p w:rsidR="0048327A" w:rsidRDefault="0048327A" w:rsidP="0048327A">
      <w:pPr>
        <w:rPr>
          <w:b/>
        </w:rPr>
      </w:pPr>
      <w:r>
        <w:rPr>
          <w:b/>
        </w:rPr>
        <w:t>Tracking number: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4"/>
      </w:tblGrid>
      <w:tr w:rsidR="0048327A" w:rsidTr="00BD0F01">
        <w:tc>
          <w:tcPr>
            <w:tcW w:w="6614" w:type="dxa"/>
          </w:tcPr>
          <w:p w:rsidR="0048327A" w:rsidRDefault="0048327A" w:rsidP="00BD0F01">
            <w:pPr>
              <w:rPr>
                <w:b/>
              </w:rPr>
            </w:pPr>
          </w:p>
          <w:p w:rsidR="0048327A" w:rsidRDefault="0048327A" w:rsidP="00BD0F01">
            <w:pPr>
              <w:rPr>
                <w:b/>
              </w:rPr>
            </w:pPr>
          </w:p>
        </w:tc>
      </w:tr>
    </w:tbl>
    <w:p w:rsidR="004E66F1" w:rsidRPr="004E66F1" w:rsidRDefault="004E66F1" w:rsidP="0048327A">
      <w:pPr>
        <w:pStyle w:val="Heading1"/>
        <w:rPr>
          <w:b/>
        </w:rPr>
      </w:pPr>
    </w:p>
    <w:sectPr w:rsidR="004E66F1" w:rsidRPr="004E66F1" w:rsidSect="0048327A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E09" w:rsidRDefault="00037E09" w:rsidP="00037E09">
      <w:pPr>
        <w:spacing w:after="0" w:line="240" w:lineRule="auto"/>
      </w:pPr>
      <w:r>
        <w:separator/>
      </w:r>
    </w:p>
  </w:endnote>
  <w:endnote w:type="continuationSeparator" w:id="0">
    <w:p w:rsidR="00037E09" w:rsidRDefault="00037E09" w:rsidP="00037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E09" w:rsidRDefault="00037E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24994</wp:posOffset>
              </wp:positionV>
              <wp:extent cx="5943600" cy="274320"/>
              <wp:effectExtent l="0" t="0" r="0" b="0"/>
              <wp:wrapNone/>
              <wp:docPr id="156" name="Rectangle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274320"/>
                      </a:xfrm>
                      <a:prstGeom prst="rect">
                        <a:avLst/>
                      </a:prstGeom>
                      <a:solidFill>
                        <a:schemeClr val="bg1">
                          <a:alpha val="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662E31" id="Rectangle 156" o:spid="_x0000_s1026" style="position:absolute;margin-left:-1in;margin-top:1.95pt;width:468pt;height:2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" fillcolor="white [3212]" stroked="f" strokeweight="2pt">
              <v:fill opacity="0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E09" w:rsidRDefault="00037E09" w:rsidP="00037E09">
      <w:pPr>
        <w:spacing w:after="0" w:line="240" w:lineRule="auto"/>
      </w:pPr>
      <w:r>
        <w:separator/>
      </w:r>
    </w:p>
  </w:footnote>
  <w:footnote w:type="continuationSeparator" w:id="0">
    <w:p w:rsidR="00037E09" w:rsidRDefault="00037E09" w:rsidP="00037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B73" w:rsidRDefault="00441B73" w:rsidP="00441B73">
    <w:pPr>
      <w:pStyle w:val="Header"/>
      <w:jc w:val="right"/>
    </w:pPr>
    <w:r>
      <w:rPr>
        <w:rFonts w:ascii="Arial" w:hAnsi="Arial" w:cs="Arial"/>
        <w:noProof/>
        <w:color w:val="1F497D"/>
        <w:sz w:val="20"/>
        <w:szCs w:val="20"/>
        <w:lang w:eastAsia="en-GB"/>
      </w:rPr>
      <w:drawing>
        <wp:inline distT="0" distB="0" distL="0" distR="0">
          <wp:extent cx="3369310" cy="429260"/>
          <wp:effectExtent l="0" t="0" r="2540" b="8890"/>
          <wp:docPr id="7" name="Picture 7" descr="Description: Description: Description: Description: Description: Description: Description: Description: Description: Description: Description: cid:image001.png@01CF2E5B.BABBDF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escription: Description: Description: Description: Description: Description: Description: Description: Description: Description: cid:image001.png@01CF2E5B.BABBDF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93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F4B8B"/>
    <w:multiLevelType w:val="hybridMultilevel"/>
    <w:tmpl w:val="BC4C3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C301A"/>
    <w:multiLevelType w:val="hybridMultilevel"/>
    <w:tmpl w:val="FF3AFC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3251B"/>
    <w:multiLevelType w:val="hybridMultilevel"/>
    <w:tmpl w:val="C66A57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962E9"/>
    <w:multiLevelType w:val="hybridMultilevel"/>
    <w:tmpl w:val="A2BA4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10FDF"/>
    <w:multiLevelType w:val="hybridMultilevel"/>
    <w:tmpl w:val="73808CD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C74C94"/>
    <w:multiLevelType w:val="hybridMultilevel"/>
    <w:tmpl w:val="4EB006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30E8D"/>
    <w:multiLevelType w:val="hybridMultilevel"/>
    <w:tmpl w:val="DA6CE7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9697C"/>
    <w:multiLevelType w:val="hybridMultilevel"/>
    <w:tmpl w:val="15DC18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D4"/>
    <w:rsid w:val="00037E09"/>
    <w:rsid w:val="00055750"/>
    <w:rsid w:val="0008542F"/>
    <w:rsid w:val="000E7C51"/>
    <w:rsid w:val="001765D1"/>
    <w:rsid w:val="00217D6D"/>
    <w:rsid w:val="0029588A"/>
    <w:rsid w:val="003D5DBA"/>
    <w:rsid w:val="003E6DAF"/>
    <w:rsid w:val="00431510"/>
    <w:rsid w:val="00441B73"/>
    <w:rsid w:val="00442597"/>
    <w:rsid w:val="0048327A"/>
    <w:rsid w:val="004E66F1"/>
    <w:rsid w:val="0053299B"/>
    <w:rsid w:val="005D1756"/>
    <w:rsid w:val="00614B09"/>
    <w:rsid w:val="0064065E"/>
    <w:rsid w:val="00640FEA"/>
    <w:rsid w:val="00690F00"/>
    <w:rsid w:val="0069797F"/>
    <w:rsid w:val="006F4E11"/>
    <w:rsid w:val="00801DB3"/>
    <w:rsid w:val="009B53DE"/>
    <w:rsid w:val="009E0A17"/>
    <w:rsid w:val="00A17EAD"/>
    <w:rsid w:val="00AF0F12"/>
    <w:rsid w:val="00BF5198"/>
    <w:rsid w:val="00CC47FB"/>
    <w:rsid w:val="00D21115"/>
    <w:rsid w:val="00D2183C"/>
    <w:rsid w:val="00D44D29"/>
    <w:rsid w:val="00DA4EDF"/>
    <w:rsid w:val="00DA73FC"/>
    <w:rsid w:val="00DB395F"/>
    <w:rsid w:val="00DE6BBC"/>
    <w:rsid w:val="00DF38BD"/>
    <w:rsid w:val="00E067AD"/>
    <w:rsid w:val="00E616E2"/>
    <w:rsid w:val="00E8395F"/>
    <w:rsid w:val="00E86788"/>
    <w:rsid w:val="00E919D7"/>
    <w:rsid w:val="00E93DD4"/>
    <w:rsid w:val="00EC2AB4"/>
    <w:rsid w:val="00F43E2C"/>
    <w:rsid w:val="00F5463A"/>
    <w:rsid w:val="00F633C0"/>
    <w:rsid w:val="00FB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1E077DC5-6065-4ECB-AF98-4B945414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8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DD4"/>
    <w:pPr>
      <w:ind w:left="720"/>
      <w:contextualSpacing/>
    </w:pPr>
  </w:style>
  <w:style w:type="table" w:styleId="TableGrid">
    <w:name w:val="Table Grid"/>
    <w:basedOn w:val="TableNormal"/>
    <w:uiPriority w:val="59"/>
    <w:rsid w:val="00DF3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F38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2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37E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E09"/>
  </w:style>
  <w:style w:type="paragraph" w:styleId="Footer">
    <w:name w:val="footer"/>
    <w:basedOn w:val="Normal"/>
    <w:link w:val="FooterChar"/>
    <w:uiPriority w:val="99"/>
    <w:unhideWhenUsed/>
    <w:rsid w:val="00037E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5FC48.DAA68A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4C2D0-77DB-4454-A6E1-F55CF560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9D005350</Template>
  <TotalTime>1</TotalTime>
  <Pages>1</Pages>
  <Words>67</Words>
  <Characters>382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Healthcare NHS Trust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Dhillon, Amandeep</dc:creator>
  <cp:keywords/>
  <dc:description/>
  <cp:lastModifiedBy>Goodhand, Naomi</cp:lastModifiedBy>
  <cp:revision>2</cp:revision>
  <cp:lastPrinted>2020-03-23T14:30:00Z</cp:lastPrinted>
  <dcterms:created xsi:type="dcterms:W3CDTF">2020-03-23T14:31:00Z</dcterms:created>
  <dcterms:modified xsi:type="dcterms:W3CDTF">2020-03-23T14:31:00Z</dcterms:modified>
</cp:coreProperties>
</file>